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CA209B" w14:textId="77777777" w:rsidR="00994B94" w:rsidRDefault="00994B94" w:rsidP="00994B9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CHAMBERLAIN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fl.1422)</w:t>
      </w:r>
    </w:p>
    <w:p w14:paraId="5C51BB6A" w14:textId="77777777" w:rsidR="00994B94" w:rsidRDefault="00994B94" w:rsidP="00994B9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468FBAEF" w14:textId="77777777" w:rsidR="00994B94" w:rsidRDefault="00994B94" w:rsidP="00994B9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3032C1B" w14:textId="77777777" w:rsidR="00994B94" w:rsidRDefault="00994B94" w:rsidP="00994B9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BBFD402" w14:textId="77777777" w:rsidR="00994B94" w:rsidRDefault="00994B94" w:rsidP="00994B9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Jan.1422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elected a Constable of </w:t>
      </w:r>
      <w:proofErr w:type="spellStart"/>
      <w:r>
        <w:rPr>
          <w:rFonts w:ascii="Times New Roman" w:hAnsi="Times New Roman" w:cs="Times New Roman"/>
          <w:sz w:val="24"/>
          <w:szCs w:val="24"/>
        </w:rPr>
        <w:t>Aldgate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Ward.</w:t>
      </w:r>
    </w:p>
    <w:p w14:paraId="09354684" w14:textId="77777777" w:rsidR="00994B94" w:rsidRDefault="00994B94" w:rsidP="00994B9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(“Calendar of Plea and Memoranda Rolls” 1413-1437 p.116)</w:t>
      </w:r>
    </w:p>
    <w:p w14:paraId="5BDEFE1C" w14:textId="77777777" w:rsidR="00994B94" w:rsidRDefault="00994B94" w:rsidP="00994B9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4C74EF1" w14:textId="77777777" w:rsidR="00994B94" w:rsidRDefault="00994B94" w:rsidP="00994B9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D2C3411" w14:textId="77777777" w:rsidR="00994B94" w:rsidRPr="002152AD" w:rsidRDefault="00994B94" w:rsidP="00994B9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February 2022</w:t>
      </w:r>
    </w:p>
    <w:p w14:paraId="2511FE56" w14:textId="63D632B6" w:rsidR="00BA00AB" w:rsidRPr="00994B94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994B9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8091E2" w14:textId="77777777" w:rsidR="00994B94" w:rsidRDefault="00994B94" w:rsidP="009139A6">
      <w:r>
        <w:separator/>
      </w:r>
    </w:p>
  </w:endnote>
  <w:endnote w:type="continuationSeparator" w:id="0">
    <w:p w14:paraId="0494B746" w14:textId="77777777" w:rsidR="00994B94" w:rsidRDefault="00994B9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E211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CC88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72A31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56ECC1" w14:textId="77777777" w:rsidR="00994B94" w:rsidRDefault="00994B94" w:rsidP="009139A6">
      <w:r>
        <w:separator/>
      </w:r>
    </w:p>
  </w:footnote>
  <w:footnote w:type="continuationSeparator" w:id="0">
    <w:p w14:paraId="5D2035F1" w14:textId="77777777" w:rsidR="00994B94" w:rsidRDefault="00994B9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86ECE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F2E19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9C913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4B94"/>
    <w:rsid w:val="000666E0"/>
    <w:rsid w:val="002510B7"/>
    <w:rsid w:val="005C130B"/>
    <w:rsid w:val="00826F5C"/>
    <w:rsid w:val="009139A6"/>
    <w:rsid w:val="009448BB"/>
    <w:rsid w:val="00994B94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D70296"/>
  <w15:chartTrackingRefBased/>
  <w15:docId w15:val="{8E09179D-74E1-4ACD-AC56-1B1461D81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27</Words>
  <Characters>156</Characters>
  <Application>Microsoft Office Word</Application>
  <DocSecurity>0</DocSecurity>
  <Lines>1</Lines>
  <Paragraphs>1</Paragraphs>
  <ScaleCrop>false</ScaleCrop>
  <Company/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2022-02-09T21:35:00Z</dcterms:created>
  <dcterms:modified xsi:type="dcterms:W3CDTF">2022-02-09T21:36:00Z</dcterms:modified>
</cp:coreProperties>
</file>